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96D5BD" w14:textId="6079DE61" w:rsidR="00BA00AB" w:rsidRDefault="00467E1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ASSHEBY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fl.1484-5)</w:t>
      </w:r>
    </w:p>
    <w:p w14:paraId="3E550A20" w14:textId="48B04C80" w:rsidR="00467E16" w:rsidRDefault="00467E1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2E73B187" w14:textId="276E5885" w:rsidR="00467E16" w:rsidRDefault="00467E1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469CF0" w14:textId="62FF8CFC" w:rsidR="00467E16" w:rsidRDefault="00467E1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08FF93" w14:textId="77777777" w:rsidR="00467E16" w:rsidRDefault="00467E16" w:rsidP="00467E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1484-5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occurs in the Burgess Roll.</w:t>
      </w:r>
    </w:p>
    <w:p w14:paraId="304197B9" w14:textId="77777777" w:rsidR="00467E16" w:rsidRDefault="00467E16" w:rsidP="00467E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Northern Genealogist” for 1885 ed. A. Gibbons, F.S.A. </w:t>
      </w:r>
    </w:p>
    <w:p w14:paraId="00D08BAC" w14:textId="176D4389" w:rsidR="00467E16" w:rsidRDefault="00467E16" w:rsidP="00467E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published in York by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J.Simpson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p.1)</w:t>
      </w:r>
    </w:p>
    <w:p w14:paraId="55C49551" w14:textId="71A12741" w:rsidR="00467E16" w:rsidRDefault="00467E16" w:rsidP="00467E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6BD8DB" w14:textId="1A6B274C" w:rsidR="00467E16" w:rsidRDefault="00467E16" w:rsidP="00467E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CF4B01" w14:textId="5CD5AEC6" w:rsidR="00467E16" w:rsidRPr="00467E16" w:rsidRDefault="00467E16" w:rsidP="00467E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2021</w:t>
      </w:r>
    </w:p>
    <w:sectPr w:rsidR="00467E16" w:rsidRPr="00467E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BA3DD4" w14:textId="77777777" w:rsidR="00467E16" w:rsidRDefault="00467E16" w:rsidP="009139A6">
      <w:r>
        <w:separator/>
      </w:r>
    </w:p>
  </w:endnote>
  <w:endnote w:type="continuationSeparator" w:id="0">
    <w:p w14:paraId="37908ADD" w14:textId="77777777" w:rsidR="00467E16" w:rsidRDefault="00467E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888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BCE6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4337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280D7" w14:textId="77777777" w:rsidR="00467E16" w:rsidRDefault="00467E16" w:rsidP="009139A6">
      <w:r>
        <w:separator/>
      </w:r>
    </w:p>
  </w:footnote>
  <w:footnote w:type="continuationSeparator" w:id="0">
    <w:p w14:paraId="08613EDB" w14:textId="77777777" w:rsidR="00467E16" w:rsidRDefault="00467E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0F8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71D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22EE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E16"/>
    <w:rsid w:val="000666E0"/>
    <w:rsid w:val="002510B7"/>
    <w:rsid w:val="00467E16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51630"/>
  <w15:chartTrackingRefBased/>
  <w15:docId w15:val="{72139B1D-0F42-451B-B1AB-BA4AA0D1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2021-02-27T20:26:00Z</dcterms:created>
  <dcterms:modified xsi:type="dcterms:W3CDTF">2021-02-27T20:28:00Z</dcterms:modified>
</cp:coreProperties>
</file>